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CD7E1B" w:rsidRPr="00BD7E02" w:rsidTr="00BD7E02">
        <w:trPr>
          <w:trHeight w:val="1701"/>
        </w:trPr>
        <w:tc>
          <w:tcPr>
            <w:tcW w:w="9628" w:type="dxa"/>
          </w:tcPr>
          <w:p w:rsidR="00CD7E1B" w:rsidRPr="00BD7E02" w:rsidRDefault="00CD7E1B" w:rsidP="00BD7E02">
            <w:pPr>
              <w:pStyle w:val="Title"/>
              <w:rPr>
                <w:b/>
                <w:bCs/>
              </w:rPr>
            </w:pPr>
            <w:r w:rsidRPr="00BD7E02">
              <w:rPr>
                <w:b/>
                <w:bCs/>
              </w:rPr>
              <w:t>ШЕПТИЦЬКА МІСЬКА РАДА</w:t>
            </w:r>
          </w:p>
          <w:p w:rsidR="00CD7E1B" w:rsidRPr="00BD7E02" w:rsidRDefault="00CD7E1B" w:rsidP="00BD7E02">
            <w:pPr>
              <w:pStyle w:val="Title"/>
              <w:rPr>
                <w:b/>
                <w:bCs/>
              </w:rPr>
            </w:pPr>
          </w:p>
          <w:p w:rsidR="00CD7E1B" w:rsidRPr="00BD7E02" w:rsidRDefault="00CD7E1B" w:rsidP="00BD7E02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сорок сьома</w:t>
            </w:r>
            <w:r w:rsidRPr="00BD7E02">
              <w:rPr>
                <w:b/>
                <w:bCs/>
              </w:rPr>
              <w:t xml:space="preserve"> сесія восьмого скликання</w:t>
            </w:r>
          </w:p>
          <w:p w:rsidR="00CD7E1B" w:rsidRPr="00BD7E02" w:rsidRDefault="00CD7E1B" w:rsidP="00BD7E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D7E0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CD7E1B" w:rsidRPr="00BD7E02" w:rsidRDefault="00CD7E1B" w:rsidP="00BD7E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CD7E1B" w:rsidRPr="00BD7E02" w:rsidTr="00BD7E02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CD7E1B" w:rsidRPr="00BD7E02" w:rsidRDefault="00CD7E1B" w:rsidP="00043B59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7E02">
                    <w:rPr>
                      <w:rFonts w:ascii="Times New Roman" w:hAnsi="Times New Roman"/>
                      <w:sz w:val="26"/>
                      <w:szCs w:val="26"/>
                    </w:rPr>
                    <w:t>_</w:t>
                  </w:r>
                  <w:r w:rsidRPr="00213FBE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CD7E1B" w:rsidRPr="00BD7E02" w:rsidRDefault="00CD7E1B" w:rsidP="00043B59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7E02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CD7E1B" w:rsidRPr="00BD7E02" w:rsidRDefault="00CD7E1B" w:rsidP="00043B59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BD7E02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 w:rsidRPr="00213FBE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3259</w:t>
                  </w:r>
                  <w:r w:rsidRPr="00BD7E02">
                    <w:rPr>
                      <w:rFonts w:ascii="Times New Roman" w:hAnsi="Times New Roman"/>
                      <w:sz w:val="26"/>
                      <w:szCs w:val="26"/>
                    </w:rPr>
                    <w:t>_____</w:t>
                  </w:r>
                </w:p>
              </w:tc>
            </w:tr>
          </w:tbl>
          <w:p w:rsidR="00CD7E1B" w:rsidRPr="00BD7E02" w:rsidRDefault="00CD7E1B" w:rsidP="00BD7E02">
            <w:pPr>
              <w:spacing w:after="0" w:line="240" w:lineRule="auto"/>
              <w:jc w:val="center"/>
            </w:pPr>
          </w:p>
        </w:tc>
      </w:tr>
    </w:tbl>
    <w:p w:rsidR="00CD7E1B" w:rsidRPr="004D7CAC" w:rsidRDefault="00CD7E1B" w:rsidP="003519DC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23.7pt;margin-top:8.5pt;width:33.95pt;height:48.15pt;z-index:-251658240;visibility:visible;mso-position-horizontal-relative:text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CD7E1B" w:rsidRPr="004D7CAC" w:rsidRDefault="00CD7E1B" w:rsidP="003519DC">
      <w:pPr>
        <w:spacing w:after="0" w:line="240" w:lineRule="auto"/>
        <w:jc w:val="center"/>
      </w:pPr>
    </w:p>
    <w:p w:rsidR="00CD7E1B" w:rsidRPr="000F5FC9" w:rsidRDefault="00CD7E1B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CD7E1B" w:rsidRPr="00BD7E02" w:rsidTr="00BD7E02">
        <w:trPr>
          <w:trHeight w:val="317"/>
        </w:trPr>
        <w:tc>
          <w:tcPr>
            <w:tcW w:w="4139" w:type="dxa"/>
            <w:vMerge w:val="restart"/>
          </w:tcPr>
          <w:p w:rsidR="00CD7E1B" w:rsidRPr="00C76F67" w:rsidRDefault="00CD7E1B" w:rsidP="00BD7E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76F67">
              <w:rPr>
                <w:rFonts w:ascii="Times New Roman" w:hAnsi="Times New Roman"/>
                <w:b/>
                <w:sz w:val="26"/>
                <w:szCs w:val="26"/>
              </w:rPr>
              <w:t>Про затвердження місцевих програм в галузі культури на 2025 рік</w:t>
            </w:r>
          </w:p>
        </w:tc>
      </w:tr>
      <w:tr w:rsidR="00CD7E1B" w:rsidRPr="00BD7E02" w:rsidTr="00BD7E02">
        <w:trPr>
          <w:trHeight w:val="317"/>
        </w:trPr>
        <w:tc>
          <w:tcPr>
            <w:tcW w:w="4139" w:type="dxa"/>
            <w:vMerge/>
          </w:tcPr>
          <w:p w:rsidR="00CD7E1B" w:rsidRPr="00BD7E02" w:rsidRDefault="00CD7E1B" w:rsidP="00BD7E02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CD7E1B" w:rsidRDefault="00CD7E1B" w:rsidP="005446E9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7E1B" w:rsidRPr="004A23A9" w:rsidRDefault="00CD7E1B" w:rsidP="004A23A9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22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статті 26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статтею 91 Бюджетного кодексу України, </w:t>
      </w:r>
      <w:r w:rsidRPr="004A23A9">
        <w:rPr>
          <w:rFonts w:ascii="Times New Roman" w:hAnsi="Times New Roman" w:cs="Times New Roman"/>
          <w:color w:val="000000"/>
          <w:sz w:val="28"/>
          <w:szCs w:val="28"/>
        </w:rPr>
        <w:t>Закон</w:t>
      </w:r>
      <w:r w:rsidRPr="004A23A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ом</w:t>
      </w:r>
      <w:r w:rsidRPr="004A23A9">
        <w:rPr>
          <w:rFonts w:ascii="Times New Roman" w:hAnsi="Times New Roman" w:cs="Times New Roman"/>
          <w:color w:val="000000"/>
          <w:sz w:val="28"/>
          <w:szCs w:val="28"/>
        </w:rPr>
        <w:t xml:space="preserve"> України </w:t>
      </w:r>
      <w:r w:rsidRPr="004A23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A23A9">
        <w:rPr>
          <w:rFonts w:ascii="Times New Roman" w:hAnsi="Times New Roman" w:cs="Times New Roman"/>
          <w:color w:val="000000"/>
          <w:sz w:val="28"/>
          <w:szCs w:val="28"/>
        </w:rPr>
        <w:t>«Про культуру»</w:t>
      </w:r>
      <w:r w:rsidRPr="004A23A9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Законом  України «Про туризм»,</w:t>
      </w:r>
      <w:r w:rsidRPr="004A23A9">
        <w:rPr>
          <w:rFonts w:ascii="Times New Roman" w:hAnsi="Times New Roman" w:cs="Times New Roman"/>
          <w:sz w:val="28"/>
          <w:szCs w:val="28"/>
          <w:lang w:val="uk-UA"/>
        </w:rPr>
        <w:t xml:space="preserve"> Шептицька міська рада</w:t>
      </w:r>
    </w:p>
    <w:p w:rsidR="00CD7E1B" w:rsidRPr="004A23A9" w:rsidRDefault="00CD7E1B" w:rsidP="004A23A9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A23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CD7E1B" w:rsidRPr="008C7573" w:rsidRDefault="00CD7E1B" w:rsidP="005446E9">
      <w:pPr>
        <w:spacing w:line="240" w:lineRule="auto"/>
        <w:ind w:right="-23" w:firstLine="720"/>
        <w:jc w:val="both"/>
        <w:rPr>
          <w:rFonts w:ascii="Times New Roman" w:hAnsi="Times New Roman"/>
          <w:sz w:val="28"/>
          <w:szCs w:val="28"/>
        </w:rPr>
      </w:pPr>
      <w:r w:rsidRPr="008C7573">
        <w:rPr>
          <w:rFonts w:ascii="Times New Roman" w:hAnsi="Times New Roman"/>
          <w:sz w:val="28"/>
          <w:szCs w:val="28"/>
        </w:rPr>
        <w:t>ВИРІШИЛА:</w:t>
      </w:r>
    </w:p>
    <w:p w:rsidR="00CD7E1B" w:rsidRPr="005446E9" w:rsidRDefault="00CD7E1B" w:rsidP="00247BAC">
      <w:pPr>
        <w:numPr>
          <w:ilvl w:val="0"/>
          <w:numId w:val="1"/>
        </w:numPr>
        <w:tabs>
          <w:tab w:val="clear" w:pos="1200"/>
        </w:tabs>
        <w:spacing w:after="0" w:line="240" w:lineRule="auto"/>
        <w:ind w:left="0" w:right="-23" w:firstLine="540"/>
        <w:jc w:val="both"/>
        <w:rPr>
          <w:rFonts w:ascii="Times New Roman" w:hAnsi="Times New Roman"/>
          <w:sz w:val="28"/>
          <w:szCs w:val="28"/>
        </w:rPr>
      </w:pPr>
      <w:r w:rsidRPr="005446E9">
        <w:rPr>
          <w:rFonts w:ascii="Times New Roman" w:hAnsi="Times New Roman"/>
          <w:sz w:val="28"/>
          <w:szCs w:val="28"/>
        </w:rPr>
        <w:t>Затвердити:</w:t>
      </w:r>
    </w:p>
    <w:p w:rsidR="00CD7E1B" w:rsidRPr="005446E9" w:rsidRDefault="00CD7E1B" w:rsidP="00247BAC">
      <w:pPr>
        <w:numPr>
          <w:ilvl w:val="1"/>
          <w:numId w:val="1"/>
        </w:numPr>
        <w:tabs>
          <w:tab w:val="clear" w:pos="1560"/>
        </w:tabs>
        <w:spacing w:after="0" w:line="240" w:lineRule="auto"/>
        <w:ind w:left="0" w:right="-23" w:firstLine="540"/>
        <w:jc w:val="both"/>
        <w:rPr>
          <w:rFonts w:ascii="Times New Roman" w:hAnsi="Times New Roman"/>
          <w:sz w:val="28"/>
          <w:szCs w:val="28"/>
        </w:rPr>
      </w:pPr>
      <w:r w:rsidRPr="005446E9">
        <w:rPr>
          <w:rFonts w:ascii="Times New Roman" w:hAnsi="Times New Roman"/>
          <w:sz w:val="28"/>
          <w:szCs w:val="28"/>
        </w:rPr>
        <w:t xml:space="preserve">Програму  культурно-мистецьких заходів Червоноградської </w:t>
      </w:r>
      <w:r>
        <w:rPr>
          <w:rFonts w:ascii="Times New Roman" w:hAnsi="Times New Roman"/>
          <w:sz w:val="28"/>
          <w:szCs w:val="28"/>
        </w:rPr>
        <w:t xml:space="preserve">міської </w:t>
      </w:r>
      <w:r w:rsidRPr="005446E9">
        <w:rPr>
          <w:rFonts w:ascii="Times New Roman" w:hAnsi="Times New Roman"/>
          <w:sz w:val="28"/>
          <w:szCs w:val="28"/>
        </w:rPr>
        <w:t>територіальної громади на 202</w:t>
      </w:r>
      <w:r>
        <w:rPr>
          <w:rFonts w:ascii="Times New Roman" w:hAnsi="Times New Roman"/>
          <w:sz w:val="28"/>
          <w:szCs w:val="28"/>
        </w:rPr>
        <w:t>5</w:t>
      </w:r>
      <w:r w:rsidRPr="005446E9">
        <w:rPr>
          <w:rFonts w:ascii="Times New Roman" w:hAnsi="Times New Roman"/>
          <w:sz w:val="28"/>
          <w:szCs w:val="28"/>
        </w:rPr>
        <w:t xml:space="preserve"> рік;</w:t>
      </w:r>
    </w:p>
    <w:p w:rsidR="00CD7E1B" w:rsidRPr="005446E9" w:rsidRDefault="00CD7E1B" w:rsidP="00247BAC">
      <w:pPr>
        <w:ind w:right="-23" w:firstLine="540"/>
        <w:jc w:val="both"/>
        <w:rPr>
          <w:rFonts w:ascii="Times New Roman" w:hAnsi="Times New Roman"/>
          <w:sz w:val="28"/>
          <w:szCs w:val="28"/>
        </w:rPr>
      </w:pPr>
      <w:r w:rsidRPr="005446E9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5446E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46E9">
        <w:rPr>
          <w:rFonts w:ascii="Times New Roman" w:hAnsi="Times New Roman"/>
          <w:sz w:val="28"/>
          <w:szCs w:val="28"/>
        </w:rPr>
        <w:t>Програму туристичного розвитку Червоноградської міської територіальної громади на 202</w:t>
      </w:r>
      <w:r>
        <w:rPr>
          <w:rFonts w:ascii="Times New Roman" w:hAnsi="Times New Roman"/>
          <w:sz w:val="28"/>
          <w:szCs w:val="28"/>
        </w:rPr>
        <w:t>5</w:t>
      </w:r>
      <w:r w:rsidRPr="005446E9">
        <w:rPr>
          <w:rFonts w:ascii="Times New Roman" w:hAnsi="Times New Roman"/>
          <w:sz w:val="28"/>
          <w:szCs w:val="28"/>
        </w:rPr>
        <w:t xml:space="preserve"> рік, що додаються.</w:t>
      </w:r>
    </w:p>
    <w:p w:rsidR="00CD7E1B" w:rsidRPr="005446E9" w:rsidRDefault="00CD7E1B" w:rsidP="00247BAC">
      <w:pPr>
        <w:pStyle w:val="a"/>
        <w:ind w:firstLine="540"/>
        <w:jc w:val="both"/>
        <w:rPr>
          <w:rFonts w:ascii="Times New Roman" w:hAnsi="Times New Roman" w:cs="Times New Roman"/>
          <w:lang w:val="uk-UA"/>
        </w:rPr>
      </w:pPr>
      <w:r w:rsidRPr="005446E9">
        <w:rPr>
          <w:rFonts w:ascii="Times New Roman" w:hAnsi="Times New Roman" w:cs="Times New Roman"/>
          <w:lang w:val="uk-UA"/>
        </w:rPr>
        <w:t xml:space="preserve">Головний розпорядник коштів – </w:t>
      </w:r>
      <w:r>
        <w:rPr>
          <w:rFonts w:ascii="Times New Roman" w:hAnsi="Times New Roman" w:cs="Times New Roman"/>
          <w:lang w:val="uk-UA"/>
        </w:rPr>
        <w:t>В</w:t>
      </w:r>
      <w:r w:rsidRPr="005446E9">
        <w:rPr>
          <w:rFonts w:ascii="Times New Roman" w:hAnsi="Times New Roman" w:cs="Times New Roman"/>
          <w:lang w:val="uk-UA"/>
        </w:rPr>
        <w:t xml:space="preserve">ідділ культури </w:t>
      </w:r>
      <w:r>
        <w:rPr>
          <w:rFonts w:ascii="Times New Roman" w:hAnsi="Times New Roman" w:cs="Times New Roman"/>
          <w:lang w:val="uk-UA"/>
        </w:rPr>
        <w:t>Шептиць</w:t>
      </w:r>
      <w:r w:rsidRPr="005446E9">
        <w:rPr>
          <w:rFonts w:ascii="Times New Roman" w:hAnsi="Times New Roman" w:cs="Times New Roman"/>
          <w:lang w:val="uk-UA"/>
        </w:rPr>
        <w:t>кої міської ради.</w:t>
      </w:r>
    </w:p>
    <w:p w:rsidR="00CD7E1B" w:rsidRDefault="00CD7E1B" w:rsidP="00247BAC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7E1B" w:rsidRPr="005446E9" w:rsidRDefault="00CD7E1B" w:rsidP="005446E9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8"/>
          <w:szCs w:val="28"/>
        </w:rPr>
        <w:t xml:space="preserve">2. </w:t>
      </w:r>
      <w:r w:rsidRPr="005446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446E9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постійну депутатську комісію з питань охорони здоров’я, праці та соціальної </w:t>
      </w:r>
      <w:bookmarkStart w:id="0" w:name="_GoBack"/>
      <w:bookmarkEnd w:id="0"/>
      <w:r w:rsidRPr="005446E9">
        <w:rPr>
          <w:rFonts w:ascii="Times New Roman" w:hAnsi="Times New Roman"/>
          <w:sz w:val="28"/>
          <w:szCs w:val="28"/>
        </w:rPr>
        <w:t>політики, освіти, культури, духовного відродження, сім</w:t>
      </w:r>
      <w:r>
        <w:rPr>
          <w:rFonts w:ascii="Times New Roman" w:hAnsi="Times New Roman"/>
          <w:sz w:val="28"/>
          <w:szCs w:val="28"/>
        </w:rPr>
        <w:t>’</w:t>
      </w:r>
      <w:r w:rsidRPr="005446E9">
        <w:rPr>
          <w:rFonts w:ascii="Times New Roman" w:hAnsi="Times New Roman"/>
          <w:sz w:val="28"/>
          <w:szCs w:val="28"/>
        </w:rPr>
        <w:t>ї, молоді та спорту  (Ку</w:t>
      </w:r>
      <w:r>
        <w:rPr>
          <w:rFonts w:ascii="Times New Roman" w:hAnsi="Times New Roman"/>
          <w:sz w:val="28"/>
          <w:szCs w:val="28"/>
        </w:rPr>
        <w:t>рівчак</w:t>
      </w:r>
      <w:r w:rsidRPr="005446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Н.М</w:t>
      </w:r>
      <w:r w:rsidRPr="005446E9">
        <w:rPr>
          <w:rFonts w:ascii="Times New Roman" w:hAnsi="Times New Roman"/>
          <w:sz w:val="28"/>
          <w:szCs w:val="28"/>
        </w:rPr>
        <w:t>.), заступника міського голови з питань діяльності виконавчих органів ради Коваля В.С.</w:t>
      </w:r>
    </w:p>
    <w:p w:rsidR="00CD7E1B" w:rsidRDefault="00CD7E1B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D7E1B" w:rsidRPr="00F7160A" w:rsidRDefault="00CD7E1B" w:rsidP="003519DC">
      <w:pPr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/>
      </w:tblPr>
      <w:tblGrid>
        <w:gridCol w:w="2268"/>
        <w:gridCol w:w="4820"/>
        <w:gridCol w:w="2546"/>
      </w:tblGrid>
      <w:tr w:rsidR="00CD7E1B" w:rsidRPr="00BD7E02" w:rsidTr="00BD7E02">
        <w:tc>
          <w:tcPr>
            <w:tcW w:w="2268" w:type="dxa"/>
            <w:tcMar>
              <w:left w:w="0" w:type="dxa"/>
              <w:right w:w="0" w:type="dxa"/>
            </w:tcMar>
          </w:tcPr>
          <w:p w:rsidR="00CD7E1B" w:rsidRPr="00BD7E02" w:rsidRDefault="00CD7E1B" w:rsidP="00BD7E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7E02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CD7E1B" w:rsidRPr="00BD7E02" w:rsidRDefault="00CD7E1B" w:rsidP="00BD7E02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BD7E02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CD7E1B" w:rsidRPr="00BD7E02" w:rsidRDefault="00CD7E1B" w:rsidP="00BD7E0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7E02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5446E9">
      <w:pPr>
        <w:jc w:val="both"/>
        <w:rPr>
          <w:sz w:val="28"/>
          <w:szCs w:val="28"/>
        </w:rPr>
      </w:pPr>
    </w:p>
    <w:p w:rsidR="00CD7E1B" w:rsidRDefault="00CD7E1B" w:rsidP="00BE3CCE">
      <w:pPr>
        <w:jc w:val="both"/>
        <w:rPr>
          <w:rFonts w:ascii="Times New Roman" w:hAnsi="Times New Roman"/>
          <w:sz w:val="26"/>
          <w:szCs w:val="26"/>
        </w:rPr>
      </w:pPr>
    </w:p>
    <w:p w:rsidR="00CD7E1B" w:rsidRDefault="00CD7E1B" w:rsidP="00BE3CCE">
      <w:pPr>
        <w:jc w:val="both"/>
        <w:rPr>
          <w:rFonts w:ascii="Times New Roman" w:hAnsi="Times New Roman"/>
          <w:sz w:val="26"/>
          <w:szCs w:val="26"/>
        </w:rPr>
      </w:pPr>
    </w:p>
    <w:p w:rsidR="00CD7E1B" w:rsidRPr="00BE3CCE" w:rsidRDefault="00CD7E1B" w:rsidP="00BE3CCE">
      <w:pPr>
        <w:jc w:val="both"/>
        <w:rPr>
          <w:rFonts w:ascii="Times New Roman" w:hAnsi="Times New Roman"/>
          <w:sz w:val="26"/>
          <w:szCs w:val="26"/>
        </w:rPr>
      </w:pPr>
      <w:r w:rsidRPr="00BE3CCE">
        <w:rPr>
          <w:rFonts w:ascii="Times New Roman" w:hAnsi="Times New Roman"/>
          <w:sz w:val="26"/>
          <w:szCs w:val="26"/>
        </w:rPr>
        <w:t>Секретар   ради</w:t>
      </w:r>
      <w:r w:rsidRPr="00BE3CCE">
        <w:rPr>
          <w:rFonts w:ascii="Times New Roman" w:hAnsi="Times New Roman"/>
          <w:sz w:val="26"/>
          <w:szCs w:val="26"/>
        </w:rPr>
        <w:tab/>
        <w:t xml:space="preserve">                                                                Олександр  ГРАСУЛОВ  </w:t>
      </w:r>
    </w:p>
    <w:p w:rsidR="00CD7E1B" w:rsidRPr="009E7F9E" w:rsidRDefault="00CD7E1B" w:rsidP="003B5179">
      <w:pPr>
        <w:pStyle w:val="NoSpacing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>Голова постійної депутатської комісії</w:t>
      </w:r>
    </w:p>
    <w:p w:rsidR="00CD7E1B" w:rsidRPr="009E7F9E" w:rsidRDefault="00CD7E1B" w:rsidP="003B5179">
      <w:pPr>
        <w:pStyle w:val="NoSpacing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 xml:space="preserve">з питань охорони здоров’я, </w:t>
      </w:r>
    </w:p>
    <w:p w:rsidR="00CD7E1B" w:rsidRPr="009E7F9E" w:rsidRDefault="00CD7E1B" w:rsidP="003B5179">
      <w:pPr>
        <w:pStyle w:val="NoSpacing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 xml:space="preserve">праці та соціальної політики, освіти, </w:t>
      </w:r>
    </w:p>
    <w:p w:rsidR="00CD7E1B" w:rsidRPr="009E7F9E" w:rsidRDefault="00CD7E1B" w:rsidP="003B5179">
      <w:pPr>
        <w:pStyle w:val="NoSpacing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>культури, духовного відродження,</w:t>
      </w:r>
    </w:p>
    <w:p w:rsidR="00CD7E1B" w:rsidRPr="005446E9" w:rsidRDefault="00CD7E1B" w:rsidP="003B517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9E7F9E">
        <w:rPr>
          <w:rFonts w:ascii="Times New Roman" w:hAnsi="Times New Roman"/>
          <w:sz w:val="26"/>
          <w:szCs w:val="26"/>
        </w:rPr>
        <w:t xml:space="preserve">сім’ї, молоді та спорту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Наталя </w:t>
      </w:r>
      <w:r w:rsidRPr="005446E9">
        <w:rPr>
          <w:rFonts w:ascii="Times New Roman" w:hAnsi="Times New Roman"/>
          <w:sz w:val="26"/>
          <w:szCs w:val="26"/>
        </w:rPr>
        <w:t>КУ</w:t>
      </w:r>
      <w:r>
        <w:rPr>
          <w:rFonts w:ascii="Times New Roman" w:hAnsi="Times New Roman"/>
          <w:sz w:val="26"/>
          <w:szCs w:val="26"/>
        </w:rPr>
        <w:t>РІВЧАК</w:t>
      </w:r>
      <w:r w:rsidRPr="005446E9">
        <w:rPr>
          <w:rFonts w:ascii="Times New Roman" w:hAnsi="Times New Roman"/>
          <w:sz w:val="26"/>
          <w:szCs w:val="26"/>
        </w:rPr>
        <w:t xml:space="preserve"> </w:t>
      </w:r>
    </w:p>
    <w:p w:rsidR="00CD7E1B" w:rsidRPr="005446E9" w:rsidRDefault="00CD7E1B" w:rsidP="005446E9">
      <w:pPr>
        <w:jc w:val="both"/>
        <w:rPr>
          <w:rFonts w:ascii="Times New Roman" w:hAnsi="Times New Roman"/>
          <w:sz w:val="28"/>
          <w:szCs w:val="28"/>
        </w:rPr>
      </w:pPr>
    </w:p>
    <w:p w:rsidR="00CD7E1B" w:rsidRPr="005446E9" w:rsidRDefault="00CD7E1B" w:rsidP="005446E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6"/>
          <w:szCs w:val="26"/>
        </w:rPr>
        <w:t>Заступник міського голови  з питань діяльності</w:t>
      </w:r>
    </w:p>
    <w:p w:rsidR="00CD7E1B" w:rsidRPr="005446E9" w:rsidRDefault="00CD7E1B" w:rsidP="005446E9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6"/>
          <w:szCs w:val="26"/>
        </w:rPr>
        <w:t>виконавчих органів ради                                                    Володимир КОВАЛЬ</w:t>
      </w:r>
    </w:p>
    <w:p w:rsidR="00CD7E1B" w:rsidRPr="005446E9" w:rsidRDefault="00CD7E1B" w:rsidP="005446E9">
      <w:pPr>
        <w:jc w:val="both"/>
        <w:rPr>
          <w:rFonts w:ascii="Times New Roman" w:hAnsi="Times New Roman"/>
          <w:sz w:val="26"/>
          <w:szCs w:val="26"/>
        </w:rPr>
      </w:pPr>
    </w:p>
    <w:p w:rsidR="00CD7E1B" w:rsidRPr="005446E9" w:rsidRDefault="00CD7E1B" w:rsidP="005446E9">
      <w:pPr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6"/>
          <w:szCs w:val="26"/>
        </w:rPr>
        <w:t>Начальник юридичного відділу                                        Тетяна ЛІНИНСЬКА</w:t>
      </w:r>
    </w:p>
    <w:p w:rsidR="00CD7E1B" w:rsidRPr="005446E9" w:rsidRDefault="00CD7E1B" w:rsidP="005446E9">
      <w:pPr>
        <w:jc w:val="both"/>
        <w:rPr>
          <w:rFonts w:ascii="Times New Roman" w:hAnsi="Times New Roman"/>
          <w:sz w:val="26"/>
          <w:szCs w:val="26"/>
        </w:rPr>
      </w:pPr>
    </w:p>
    <w:p w:rsidR="00CD7E1B" w:rsidRPr="005446E9" w:rsidRDefault="00CD7E1B" w:rsidP="005446E9">
      <w:pPr>
        <w:jc w:val="both"/>
        <w:rPr>
          <w:rFonts w:ascii="Times New Roman" w:hAnsi="Times New Roman"/>
          <w:sz w:val="26"/>
          <w:szCs w:val="26"/>
        </w:rPr>
      </w:pPr>
    </w:p>
    <w:p w:rsidR="00CD7E1B" w:rsidRPr="005446E9" w:rsidRDefault="00CD7E1B" w:rsidP="005446E9">
      <w:pPr>
        <w:jc w:val="both"/>
        <w:rPr>
          <w:rFonts w:ascii="Times New Roman" w:hAnsi="Times New Roman"/>
          <w:sz w:val="26"/>
          <w:szCs w:val="26"/>
        </w:rPr>
      </w:pPr>
      <w:r w:rsidRPr="005446E9">
        <w:rPr>
          <w:rFonts w:ascii="Times New Roman" w:hAnsi="Times New Roman"/>
          <w:sz w:val="26"/>
          <w:szCs w:val="26"/>
        </w:rPr>
        <w:t>Начальник відділу культури                                              Андрій ПРОЦИК</w:t>
      </w:r>
    </w:p>
    <w:p w:rsidR="00CD7E1B" w:rsidRPr="005446E9" w:rsidRDefault="00CD7E1B" w:rsidP="005446E9">
      <w:pPr>
        <w:jc w:val="both"/>
        <w:rPr>
          <w:rFonts w:ascii="Times New Roman" w:hAnsi="Times New Roman"/>
          <w:sz w:val="28"/>
          <w:szCs w:val="28"/>
        </w:rPr>
      </w:pPr>
    </w:p>
    <w:p w:rsidR="00CD7E1B" w:rsidRPr="005446E9" w:rsidRDefault="00CD7E1B" w:rsidP="005446E9">
      <w:pPr>
        <w:jc w:val="both"/>
        <w:rPr>
          <w:rFonts w:ascii="Times New Roman" w:hAnsi="Times New Roman"/>
          <w:sz w:val="28"/>
          <w:szCs w:val="28"/>
        </w:rPr>
      </w:pPr>
    </w:p>
    <w:p w:rsidR="00CD7E1B" w:rsidRPr="005446E9" w:rsidRDefault="00CD7E1B" w:rsidP="003519DC">
      <w:pPr>
        <w:rPr>
          <w:rFonts w:ascii="Times New Roman" w:hAnsi="Times New Roman"/>
          <w:sz w:val="26"/>
          <w:szCs w:val="26"/>
          <w:lang w:val="ru-RU"/>
        </w:rPr>
      </w:pPr>
    </w:p>
    <w:sectPr w:rsidR="00CD7E1B" w:rsidRPr="005446E9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A95CE3A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3BAA"/>
    <w:rsid w:val="00043B59"/>
    <w:rsid w:val="00067335"/>
    <w:rsid w:val="00092067"/>
    <w:rsid w:val="000B7398"/>
    <w:rsid w:val="000C1D39"/>
    <w:rsid w:val="000C5EB0"/>
    <w:rsid w:val="000E068C"/>
    <w:rsid w:val="000E0F44"/>
    <w:rsid w:val="000E3EC7"/>
    <w:rsid w:val="000F5FC9"/>
    <w:rsid w:val="001060C9"/>
    <w:rsid w:val="00122889"/>
    <w:rsid w:val="001612DE"/>
    <w:rsid w:val="0016501E"/>
    <w:rsid w:val="001A6EE8"/>
    <w:rsid w:val="0021382C"/>
    <w:rsid w:val="00213FBE"/>
    <w:rsid w:val="00233A21"/>
    <w:rsid w:val="00247BAC"/>
    <w:rsid w:val="0028758E"/>
    <w:rsid w:val="00297410"/>
    <w:rsid w:val="002A57E9"/>
    <w:rsid w:val="00315367"/>
    <w:rsid w:val="003519DC"/>
    <w:rsid w:val="003537F5"/>
    <w:rsid w:val="00360728"/>
    <w:rsid w:val="003B5179"/>
    <w:rsid w:val="003F1D15"/>
    <w:rsid w:val="00413EF5"/>
    <w:rsid w:val="0041549B"/>
    <w:rsid w:val="00434EA4"/>
    <w:rsid w:val="00441023"/>
    <w:rsid w:val="0045023B"/>
    <w:rsid w:val="0049271A"/>
    <w:rsid w:val="0049721C"/>
    <w:rsid w:val="004A23A9"/>
    <w:rsid w:val="004B4CA0"/>
    <w:rsid w:val="004D7CAC"/>
    <w:rsid w:val="004E3B7F"/>
    <w:rsid w:val="004F1C7C"/>
    <w:rsid w:val="0050033B"/>
    <w:rsid w:val="00500B41"/>
    <w:rsid w:val="0050190B"/>
    <w:rsid w:val="005047D4"/>
    <w:rsid w:val="00526D96"/>
    <w:rsid w:val="005446E9"/>
    <w:rsid w:val="005901A1"/>
    <w:rsid w:val="00592A64"/>
    <w:rsid w:val="005C6D5F"/>
    <w:rsid w:val="005C7C77"/>
    <w:rsid w:val="00624134"/>
    <w:rsid w:val="00624AD0"/>
    <w:rsid w:val="006271C7"/>
    <w:rsid w:val="00641DD8"/>
    <w:rsid w:val="00642FE2"/>
    <w:rsid w:val="006435E9"/>
    <w:rsid w:val="006B3F15"/>
    <w:rsid w:val="006F4668"/>
    <w:rsid w:val="007B518B"/>
    <w:rsid w:val="007F3E81"/>
    <w:rsid w:val="007F6C7B"/>
    <w:rsid w:val="00877261"/>
    <w:rsid w:val="008C7573"/>
    <w:rsid w:val="00925C09"/>
    <w:rsid w:val="0094247C"/>
    <w:rsid w:val="0094480F"/>
    <w:rsid w:val="00983B87"/>
    <w:rsid w:val="0099599C"/>
    <w:rsid w:val="009E7F9E"/>
    <w:rsid w:val="00A86F97"/>
    <w:rsid w:val="00AC4146"/>
    <w:rsid w:val="00AC4769"/>
    <w:rsid w:val="00AF3D2E"/>
    <w:rsid w:val="00B14242"/>
    <w:rsid w:val="00B15D29"/>
    <w:rsid w:val="00B42FCD"/>
    <w:rsid w:val="00B447AD"/>
    <w:rsid w:val="00B61A66"/>
    <w:rsid w:val="00B841C1"/>
    <w:rsid w:val="00BB69CD"/>
    <w:rsid w:val="00BC2108"/>
    <w:rsid w:val="00BD7E02"/>
    <w:rsid w:val="00BE3CCE"/>
    <w:rsid w:val="00BF5FD3"/>
    <w:rsid w:val="00BF6E8E"/>
    <w:rsid w:val="00C606A6"/>
    <w:rsid w:val="00C71483"/>
    <w:rsid w:val="00C76F67"/>
    <w:rsid w:val="00CD7E1B"/>
    <w:rsid w:val="00D124DD"/>
    <w:rsid w:val="00D35676"/>
    <w:rsid w:val="00D63362"/>
    <w:rsid w:val="00D91AF9"/>
    <w:rsid w:val="00DF1D31"/>
    <w:rsid w:val="00E26AE7"/>
    <w:rsid w:val="00E74A7A"/>
    <w:rsid w:val="00E93525"/>
    <w:rsid w:val="00E97789"/>
    <w:rsid w:val="00EB1820"/>
    <w:rsid w:val="00EB7D3D"/>
    <w:rsid w:val="00ED2329"/>
    <w:rsid w:val="00F07AAA"/>
    <w:rsid w:val="00F21BDB"/>
    <w:rsid w:val="00F21BED"/>
    <w:rsid w:val="00F318F2"/>
    <w:rsid w:val="00F56AB7"/>
    <w:rsid w:val="00F7160A"/>
    <w:rsid w:val="00FB7C8F"/>
    <w:rsid w:val="00FF01C4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DD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1"/>
    <w:uiPriority w:val="99"/>
    <w:rsid w:val="005446E9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E97789"/>
    <w:rPr>
      <w:rFonts w:ascii="Courier New" w:hAnsi="Courier New" w:cs="Courier New"/>
      <w:sz w:val="20"/>
      <w:szCs w:val="20"/>
      <w:lang w:eastAsia="en-US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5446E9"/>
    <w:pPr>
      <w:spacing w:after="0" w:line="240" w:lineRule="auto"/>
    </w:pPr>
    <w:rPr>
      <w:rFonts w:ascii="Verdana" w:hAnsi="Verdana" w:cs="Verdana"/>
      <w:sz w:val="28"/>
      <w:szCs w:val="28"/>
      <w:lang w:val="en-US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locked/>
    <w:rsid w:val="005446E9"/>
    <w:rPr>
      <w:rFonts w:ascii="Courier New" w:hAnsi="Courier New" w:cs="Courier New"/>
      <w:lang w:val="ru-RU" w:eastAsia="ru-RU" w:bidi="ar-SA"/>
    </w:rPr>
  </w:style>
  <w:style w:type="character" w:customStyle="1" w:styleId="docdata">
    <w:name w:val="docdata"/>
    <w:aliases w:val="docy,v5,2656,baiaagaaboqcaaadmqgaaawncaaaaaaaaaaaaaaaaaaaaaaaaaaaaaaaaaaaaaaaaaaaaaaaaaaaaaaaaaaaaaaaaaaaaaaaaaaaaaaaaaaaaaaaaaaaaaaaaaaaaaaaaaaaaaaaaaaaaaaaaaaaaaaaaaaaaaaaaaaaaaaaaaaaaaaaaaaaaaaaaaaaaaaaaaaaaaaaaaaaaaaaaaaaaaaaaaaaaaaaaaaaaaa"/>
    <w:uiPriority w:val="99"/>
    <w:rsid w:val="004A23A9"/>
  </w:style>
  <w:style w:type="paragraph" w:styleId="NoSpacing">
    <w:name w:val="No Spacing"/>
    <w:uiPriority w:val="99"/>
    <w:qFormat/>
    <w:rsid w:val="003B517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73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3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1091</Words>
  <Characters>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38</cp:revision>
  <cp:lastPrinted>2025-01-07T12:07:00Z</cp:lastPrinted>
  <dcterms:created xsi:type="dcterms:W3CDTF">2024-11-12T12:30:00Z</dcterms:created>
  <dcterms:modified xsi:type="dcterms:W3CDTF">2025-03-20T11:56:00Z</dcterms:modified>
</cp:coreProperties>
</file>